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E15" w:rsidRPr="008A7976" w:rsidRDefault="00FD5E15" w:rsidP="00FD5E1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Christopher RADCLYFF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(fl.1455)</w:t>
      </w:r>
    </w:p>
    <w:p w:rsidR="00FD5E15" w:rsidRPr="008A7976" w:rsidRDefault="00FD5E15" w:rsidP="00FD5E1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Merchant.</w:t>
      </w:r>
      <w:proofErr w:type="gramEnd"/>
    </w:p>
    <w:p w:rsidR="00FD5E15" w:rsidRPr="008A7976" w:rsidRDefault="00FD5E15" w:rsidP="00FD5E1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FD5E15" w:rsidRPr="008A7976" w:rsidRDefault="00FD5E15" w:rsidP="00FD5E1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FD5E15" w:rsidRPr="008A7976" w:rsidRDefault="00FD5E15" w:rsidP="00FD5E1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He became a Freeman.  (R.F.Y. p.175)</w:t>
      </w:r>
    </w:p>
    <w:p w:rsidR="00FD5E15" w:rsidRPr="008A7976" w:rsidRDefault="00FD5E15" w:rsidP="00FD5E1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FD5E15" w:rsidRPr="008A7976" w:rsidRDefault="00FD5E15" w:rsidP="00FD5E15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E47068" w:rsidRPr="00C009D8" w:rsidRDefault="00FD5E15" w:rsidP="00FD5E15">
      <w:pPr>
        <w:pStyle w:val="NoSpacing"/>
      </w:pPr>
      <w:r w:rsidRPr="008A7976">
        <w:t>1 March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E15" w:rsidRDefault="00FD5E15" w:rsidP="00920DE3">
      <w:pPr>
        <w:spacing w:after="0" w:line="240" w:lineRule="auto"/>
      </w:pPr>
      <w:r>
        <w:separator/>
      </w:r>
    </w:p>
  </w:endnote>
  <w:endnote w:type="continuationSeparator" w:id="0">
    <w:p w:rsidR="00FD5E15" w:rsidRDefault="00FD5E1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E15" w:rsidRDefault="00FD5E15" w:rsidP="00920DE3">
      <w:pPr>
        <w:spacing w:after="0" w:line="240" w:lineRule="auto"/>
      </w:pPr>
      <w:r>
        <w:separator/>
      </w:r>
    </w:p>
  </w:footnote>
  <w:footnote w:type="continuationSeparator" w:id="0">
    <w:p w:rsidR="00FD5E15" w:rsidRDefault="00FD5E1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E15"/>
    <w:rsid w:val="00120749"/>
    <w:rsid w:val="00624CAE"/>
    <w:rsid w:val="00920DE3"/>
    <w:rsid w:val="00C009D8"/>
    <w:rsid w:val="00CF53C8"/>
    <w:rsid w:val="00E47068"/>
    <w:rsid w:val="00FD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D5E1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FD5E15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2014-05-04T20:22:00Z</dcterms:created>
  <dcterms:modified xsi:type="dcterms:W3CDTF">2014-05-04T20:23:00Z</dcterms:modified>
</cp:coreProperties>
</file>